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D73A0" w14:textId="68B46004" w:rsidR="00986737" w:rsidRPr="00135026" w:rsidRDefault="00B46D61" w:rsidP="00135026">
      <w:pPr>
        <w:spacing w:after="600" w:line="276" w:lineRule="auto"/>
        <w:jc w:val="right"/>
        <w:rPr>
          <w:sz w:val="24"/>
          <w:szCs w:val="24"/>
        </w:rPr>
      </w:pPr>
      <w:bookmarkStart w:id="0" w:name="_Hlk52197885"/>
      <w:r w:rsidRPr="00135026">
        <w:rPr>
          <w:sz w:val="24"/>
          <w:szCs w:val="24"/>
        </w:rPr>
        <w:t>Poznań</w:t>
      </w:r>
      <w:r w:rsidR="00986737" w:rsidRPr="00135026">
        <w:rPr>
          <w:sz w:val="24"/>
          <w:szCs w:val="24"/>
        </w:rPr>
        <w:t xml:space="preserve"> dnia: </w:t>
      </w:r>
      <w:r w:rsidRPr="00135026">
        <w:rPr>
          <w:sz w:val="24"/>
          <w:szCs w:val="24"/>
        </w:rPr>
        <w:t>2026-05-2</w:t>
      </w:r>
      <w:r w:rsidR="00135026">
        <w:rPr>
          <w:sz w:val="24"/>
          <w:szCs w:val="24"/>
        </w:rPr>
        <w:t>5</w:t>
      </w:r>
    </w:p>
    <w:p w14:paraId="3DA98982" w14:textId="77777777" w:rsidR="00B46D61" w:rsidRPr="00135026" w:rsidRDefault="00B46D61" w:rsidP="00135026">
      <w:pPr>
        <w:spacing w:line="276" w:lineRule="auto"/>
        <w:rPr>
          <w:b/>
          <w:bCs/>
          <w:sz w:val="24"/>
          <w:szCs w:val="24"/>
        </w:rPr>
      </w:pPr>
      <w:r w:rsidRPr="00135026">
        <w:rPr>
          <w:b/>
          <w:bCs/>
          <w:sz w:val="24"/>
          <w:szCs w:val="24"/>
        </w:rPr>
        <w:t>Szpital Wojewódzki w Poznaniu</w:t>
      </w:r>
    </w:p>
    <w:p w14:paraId="2C0D0589" w14:textId="77777777" w:rsidR="00986737" w:rsidRPr="00135026" w:rsidRDefault="00B46D61" w:rsidP="00135026">
      <w:pPr>
        <w:spacing w:line="276" w:lineRule="auto"/>
        <w:rPr>
          <w:b/>
          <w:bCs/>
          <w:sz w:val="24"/>
          <w:szCs w:val="24"/>
        </w:rPr>
      </w:pPr>
      <w:r w:rsidRPr="00135026">
        <w:rPr>
          <w:b/>
          <w:bCs/>
          <w:sz w:val="24"/>
          <w:szCs w:val="24"/>
        </w:rPr>
        <w:t>Dział Zamówień Publicznych</w:t>
      </w:r>
    </w:p>
    <w:p w14:paraId="0A9A3349" w14:textId="77777777" w:rsidR="00986737" w:rsidRPr="00135026" w:rsidRDefault="00B46D61" w:rsidP="00135026">
      <w:pPr>
        <w:spacing w:line="276" w:lineRule="auto"/>
        <w:rPr>
          <w:sz w:val="24"/>
          <w:szCs w:val="24"/>
        </w:rPr>
      </w:pPr>
      <w:r w:rsidRPr="00135026">
        <w:rPr>
          <w:sz w:val="24"/>
          <w:szCs w:val="24"/>
        </w:rPr>
        <w:t>Juraszów</w:t>
      </w:r>
      <w:r w:rsidR="00986737" w:rsidRPr="00135026">
        <w:rPr>
          <w:sz w:val="24"/>
          <w:szCs w:val="24"/>
        </w:rPr>
        <w:t xml:space="preserve"> </w:t>
      </w:r>
      <w:r w:rsidRPr="00135026">
        <w:rPr>
          <w:sz w:val="24"/>
          <w:szCs w:val="24"/>
        </w:rPr>
        <w:t>7/19</w:t>
      </w:r>
    </w:p>
    <w:p w14:paraId="26FCEA79" w14:textId="7D7D3A28" w:rsidR="00986737" w:rsidRDefault="00B46D61" w:rsidP="00135026">
      <w:pPr>
        <w:spacing w:line="276" w:lineRule="auto"/>
        <w:rPr>
          <w:sz w:val="24"/>
          <w:szCs w:val="24"/>
        </w:rPr>
      </w:pPr>
      <w:r w:rsidRPr="00135026">
        <w:rPr>
          <w:sz w:val="24"/>
          <w:szCs w:val="24"/>
        </w:rPr>
        <w:t>60-479</w:t>
      </w:r>
      <w:r w:rsidR="00986737" w:rsidRPr="00135026">
        <w:rPr>
          <w:sz w:val="24"/>
          <w:szCs w:val="24"/>
        </w:rPr>
        <w:t xml:space="preserve"> </w:t>
      </w:r>
      <w:r w:rsidRPr="00135026">
        <w:rPr>
          <w:sz w:val="24"/>
          <w:szCs w:val="24"/>
        </w:rPr>
        <w:t>Poznań</w:t>
      </w:r>
    </w:p>
    <w:p w14:paraId="6ED0AE3B" w14:textId="77777777" w:rsidR="00135026" w:rsidRPr="00135026" w:rsidRDefault="00135026" w:rsidP="00135026">
      <w:pPr>
        <w:spacing w:line="276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86737" w:rsidRPr="00135026" w14:paraId="78E7B995" w14:textId="77777777" w:rsidTr="005A632E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FBBF661" w14:textId="77777777" w:rsidR="00986737" w:rsidRPr="00135026" w:rsidRDefault="00986737" w:rsidP="00135026">
            <w:pPr>
              <w:keepNext/>
              <w:spacing w:before="240" w:after="240" w:line="276" w:lineRule="auto"/>
              <w:jc w:val="center"/>
              <w:outlineLvl w:val="0"/>
              <w:rPr>
                <w:b/>
                <w:spacing w:val="60"/>
                <w:kern w:val="28"/>
                <w:sz w:val="32"/>
                <w:szCs w:val="32"/>
              </w:rPr>
            </w:pPr>
            <w:r w:rsidRPr="00135026">
              <w:rPr>
                <w:b/>
                <w:spacing w:val="20"/>
                <w:sz w:val="28"/>
              </w:rPr>
              <w:t>INFORMACJA Z OTWARCIA OFERT</w:t>
            </w:r>
          </w:p>
        </w:tc>
      </w:tr>
    </w:tbl>
    <w:p w14:paraId="3BC18CA9" w14:textId="2C6795E7" w:rsidR="00986737" w:rsidRPr="00135026" w:rsidRDefault="00135026" w:rsidP="00135026">
      <w:pPr>
        <w:spacing w:after="12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/>
      </w:r>
      <w:r w:rsidR="00986737" w:rsidRPr="00135026">
        <w:rPr>
          <w:rFonts w:eastAsia="Calibri"/>
          <w:sz w:val="24"/>
          <w:szCs w:val="24"/>
          <w:lang w:eastAsia="en-US"/>
        </w:rPr>
        <w:t xml:space="preserve">Dotyczy </w:t>
      </w:r>
      <w:r w:rsidR="00986737" w:rsidRPr="00135026">
        <w:rPr>
          <w:sz w:val="24"/>
          <w:szCs w:val="24"/>
        </w:rPr>
        <w:t>postępowania o udzielenie zamówienia publicznego</w:t>
      </w:r>
      <w:r w:rsidR="00986737" w:rsidRPr="00135026">
        <w:rPr>
          <w:rFonts w:eastAsia="Calibri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986737" w:rsidRPr="00135026" w14:paraId="7A394C2B" w14:textId="77777777" w:rsidTr="005A632E">
        <w:tc>
          <w:tcPr>
            <w:tcW w:w="2269" w:type="dxa"/>
          </w:tcPr>
          <w:p w14:paraId="0B3E0C89" w14:textId="77777777" w:rsidR="00986737" w:rsidRPr="00135026" w:rsidRDefault="00986737" w:rsidP="00135026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sz w:val="24"/>
                <w:szCs w:val="24"/>
              </w:rPr>
            </w:pPr>
            <w:r w:rsidRPr="00135026">
              <w:rPr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</w:tcPr>
          <w:p w14:paraId="66738EC7" w14:textId="77777777" w:rsidR="00986737" w:rsidRPr="00135026" w:rsidRDefault="00B46D61" w:rsidP="00135026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35026">
              <w:rPr>
                <w:bCs/>
                <w:sz w:val="24"/>
                <w:szCs w:val="24"/>
              </w:rPr>
              <w:t>Zakup USG mobilnego, aparatu echokardiograficznego w wersji kompaktowej, aparatu echokardiograficznego w ramach realizacji zadania: Kompleksowy program rozwoju opieki nad pacjentem kardiologicznym w Szpitalu Wojewódzkim w Poznaniu</w:t>
            </w:r>
            <w:r w:rsidR="00986737" w:rsidRPr="00135026">
              <w:rPr>
                <w:bCs/>
                <w:sz w:val="24"/>
                <w:szCs w:val="24"/>
              </w:rPr>
              <w:t>.</w:t>
            </w:r>
          </w:p>
        </w:tc>
      </w:tr>
      <w:tr w:rsidR="00B46D61" w:rsidRPr="00135026" w14:paraId="48EE1170" w14:textId="77777777" w:rsidTr="00A105BA">
        <w:tc>
          <w:tcPr>
            <w:tcW w:w="2269" w:type="dxa"/>
          </w:tcPr>
          <w:p w14:paraId="032C12B3" w14:textId="77777777" w:rsidR="00B46D61" w:rsidRPr="00135026" w:rsidRDefault="00B46D61" w:rsidP="00135026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sz w:val="24"/>
                <w:szCs w:val="24"/>
              </w:rPr>
            </w:pPr>
            <w:r w:rsidRPr="00135026">
              <w:rPr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</w:tcPr>
          <w:p w14:paraId="4CD600EB" w14:textId="77777777" w:rsidR="00B46D61" w:rsidRPr="00135026" w:rsidRDefault="00B46D61" w:rsidP="00135026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35026">
              <w:rPr>
                <w:bCs/>
                <w:sz w:val="24"/>
                <w:szCs w:val="24"/>
              </w:rPr>
              <w:t>SZW/DZP/32/2026</w:t>
            </w:r>
          </w:p>
        </w:tc>
      </w:tr>
    </w:tbl>
    <w:p w14:paraId="0F04A43F" w14:textId="1759C679" w:rsidR="00D665F5" w:rsidRDefault="00B73ADF" w:rsidP="00B73ADF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 w:rsidR="00D665F5" w:rsidRPr="00135026">
        <w:rPr>
          <w:sz w:val="24"/>
          <w:szCs w:val="24"/>
        </w:rPr>
        <w:t>Zamawiający, działając na podstawie art. 22</w:t>
      </w:r>
      <w:r w:rsidR="00FC7F5E" w:rsidRPr="00135026">
        <w:rPr>
          <w:sz w:val="24"/>
          <w:szCs w:val="24"/>
        </w:rPr>
        <w:t>2</w:t>
      </w:r>
      <w:r w:rsidR="00D665F5" w:rsidRPr="00135026">
        <w:rPr>
          <w:sz w:val="24"/>
          <w:szCs w:val="24"/>
        </w:rPr>
        <w:t xml:space="preserve"> ust. 5 </w:t>
      </w:r>
      <w:r w:rsidR="00D665F5" w:rsidRPr="00135026">
        <w:rPr>
          <w:bCs/>
          <w:sz w:val="24"/>
          <w:szCs w:val="24"/>
        </w:rPr>
        <w:t>ustawy z dnia 11 września 2019 r. Prawo zamówień publicznych</w:t>
      </w:r>
      <w:r w:rsidR="00D665F5" w:rsidRPr="00135026">
        <w:rPr>
          <w:sz w:val="24"/>
          <w:szCs w:val="24"/>
        </w:rPr>
        <w:t xml:space="preserve"> </w:t>
      </w:r>
      <w:r w:rsidR="00B46D61" w:rsidRPr="00135026">
        <w:rPr>
          <w:sz w:val="24"/>
          <w:szCs w:val="24"/>
        </w:rPr>
        <w:t>(t.j. Dz. U. z 2024 r. poz. 1320 ze zm.)</w:t>
      </w:r>
      <w:r w:rsidR="00490DC0" w:rsidRPr="00135026">
        <w:rPr>
          <w:sz w:val="24"/>
          <w:szCs w:val="24"/>
        </w:rPr>
        <w:t xml:space="preserve"> </w:t>
      </w:r>
      <w:r w:rsidR="00D665F5" w:rsidRPr="00135026">
        <w:rPr>
          <w:sz w:val="24"/>
          <w:szCs w:val="24"/>
        </w:rPr>
        <w:t>udostępnia</w:t>
      </w:r>
      <w:r w:rsidR="00F95C33" w:rsidRPr="00135026">
        <w:rPr>
          <w:sz w:val="24"/>
          <w:szCs w:val="24"/>
        </w:rPr>
        <w:t xml:space="preserve"> </w:t>
      </w:r>
      <w:r w:rsidR="004C7E9B" w:rsidRPr="00135026">
        <w:rPr>
          <w:sz w:val="24"/>
          <w:szCs w:val="24"/>
        </w:rPr>
        <w:t>informacj</w:t>
      </w:r>
      <w:r w:rsidR="00577BC6" w:rsidRPr="00135026">
        <w:rPr>
          <w:sz w:val="24"/>
          <w:szCs w:val="24"/>
        </w:rPr>
        <w:t>ę</w:t>
      </w:r>
      <w:r w:rsidR="00035488" w:rsidRPr="00135026">
        <w:rPr>
          <w:sz w:val="24"/>
          <w:szCs w:val="24"/>
        </w:rPr>
        <w:t xml:space="preserve"> z otwarcia ofert</w:t>
      </w:r>
      <w:r w:rsidR="00577BC6" w:rsidRPr="00135026">
        <w:rPr>
          <w:sz w:val="24"/>
          <w:szCs w:val="24"/>
        </w:rPr>
        <w:t>.</w:t>
      </w:r>
    </w:p>
    <w:p w14:paraId="123E25C3" w14:textId="77777777" w:rsidR="00135026" w:rsidRPr="00135026" w:rsidRDefault="00135026" w:rsidP="00B73ADF">
      <w:pPr>
        <w:jc w:val="both"/>
        <w:rPr>
          <w:i/>
          <w:iCs/>
          <w:sz w:val="24"/>
          <w:szCs w:val="24"/>
        </w:rPr>
      </w:pPr>
      <w:r w:rsidRPr="00135026">
        <w:rPr>
          <w:i/>
          <w:iCs/>
          <w:sz w:val="24"/>
          <w:szCs w:val="24"/>
        </w:rPr>
        <w:t>Zamawiający, działając w trybie art. 222 ust. 4 ustawy Prawo Zamówień Publicznych, informuje że kwota jaką zamierza przeznaczyć na sfinansowanie zamówienia wynosi:</w:t>
      </w:r>
    </w:p>
    <w:p w14:paraId="03A28524" w14:textId="29B4C655" w:rsidR="00135026" w:rsidRPr="00135026" w:rsidRDefault="00135026" w:rsidP="00B73ADF">
      <w:pPr>
        <w:jc w:val="both"/>
        <w:rPr>
          <w:i/>
          <w:iCs/>
          <w:sz w:val="24"/>
          <w:szCs w:val="24"/>
        </w:rPr>
      </w:pPr>
      <w:r w:rsidRPr="00135026">
        <w:rPr>
          <w:i/>
          <w:iCs/>
          <w:sz w:val="24"/>
          <w:szCs w:val="24"/>
        </w:rPr>
        <w:t>Zadanie 1 -89 900,00 zł brutto</w:t>
      </w:r>
    </w:p>
    <w:p w14:paraId="338BAD30" w14:textId="17297A5F" w:rsidR="00135026" w:rsidRPr="00135026" w:rsidRDefault="00135026" w:rsidP="00B73ADF">
      <w:pPr>
        <w:jc w:val="both"/>
        <w:rPr>
          <w:i/>
          <w:iCs/>
          <w:sz w:val="24"/>
          <w:szCs w:val="24"/>
        </w:rPr>
      </w:pPr>
      <w:r w:rsidRPr="00135026">
        <w:rPr>
          <w:i/>
          <w:iCs/>
          <w:sz w:val="24"/>
          <w:szCs w:val="24"/>
        </w:rPr>
        <w:t>Zadanie 2 -302 400,00 zł brutto</w:t>
      </w:r>
    </w:p>
    <w:p w14:paraId="144B9624" w14:textId="2D484E64" w:rsidR="00135026" w:rsidRPr="00135026" w:rsidRDefault="00135026" w:rsidP="00B73ADF">
      <w:pPr>
        <w:jc w:val="both"/>
        <w:rPr>
          <w:i/>
          <w:iCs/>
          <w:sz w:val="24"/>
          <w:szCs w:val="24"/>
        </w:rPr>
      </w:pPr>
      <w:r w:rsidRPr="00135026">
        <w:rPr>
          <w:i/>
          <w:iCs/>
          <w:sz w:val="24"/>
          <w:szCs w:val="24"/>
        </w:rPr>
        <w:t>Zadanie 3 -810 000,00 zł brutto</w:t>
      </w:r>
    </w:p>
    <w:p w14:paraId="401DAEC6" w14:textId="74A11944" w:rsidR="00A80738" w:rsidRPr="00135026" w:rsidRDefault="00D665F5" w:rsidP="00135026">
      <w:pPr>
        <w:spacing w:before="120" w:after="60" w:line="276" w:lineRule="auto"/>
        <w:jc w:val="both"/>
        <w:rPr>
          <w:sz w:val="24"/>
          <w:szCs w:val="24"/>
        </w:rPr>
      </w:pPr>
      <w:r w:rsidRPr="00135026">
        <w:rPr>
          <w:sz w:val="24"/>
          <w:szCs w:val="24"/>
        </w:rPr>
        <w:t>Podczas otwarcia ofert, mającego miejsce</w:t>
      </w:r>
      <w:r w:rsidR="00FF4AB1" w:rsidRPr="00135026">
        <w:rPr>
          <w:sz w:val="24"/>
          <w:szCs w:val="24"/>
        </w:rPr>
        <w:t xml:space="preserve"> w dniu </w:t>
      </w:r>
      <w:r w:rsidR="00135026">
        <w:rPr>
          <w:sz w:val="24"/>
          <w:szCs w:val="24"/>
        </w:rPr>
        <w:t>25.05.2026</w:t>
      </w:r>
      <w:r w:rsidR="00FF4AB1" w:rsidRPr="00135026">
        <w:rPr>
          <w:sz w:val="24"/>
          <w:szCs w:val="24"/>
        </w:rPr>
        <w:t xml:space="preserve"> o godz.</w:t>
      </w:r>
      <w:r w:rsidR="00135026">
        <w:rPr>
          <w:sz w:val="24"/>
          <w:szCs w:val="24"/>
        </w:rPr>
        <w:t xml:space="preserve"> 11:00</w:t>
      </w:r>
      <w:r w:rsidRPr="00135026">
        <w:rPr>
          <w:sz w:val="24"/>
          <w:szCs w:val="24"/>
        </w:rPr>
        <w:t>, otwarte zostały oferty następujących wykonawców: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1"/>
        <w:gridCol w:w="993"/>
        <w:gridCol w:w="3260"/>
        <w:gridCol w:w="2268"/>
        <w:gridCol w:w="2268"/>
      </w:tblGrid>
      <w:tr w:rsidR="00135026" w:rsidRPr="001229C8" w14:paraId="45587B27" w14:textId="77777777" w:rsidTr="00135026">
        <w:tc>
          <w:tcPr>
            <w:tcW w:w="1021" w:type="dxa"/>
            <w:shd w:val="clear" w:color="auto" w:fill="F2F2F2"/>
            <w:vAlign w:val="center"/>
          </w:tcPr>
          <w:p w14:paraId="4DC6AA03" w14:textId="77777777" w:rsidR="00135026" w:rsidRPr="001229C8" w:rsidRDefault="00135026" w:rsidP="00135026">
            <w:pPr>
              <w:spacing w:before="120" w:after="12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Oferta nr</w:t>
            </w:r>
          </w:p>
        </w:tc>
        <w:tc>
          <w:tcPr>
            <w:tcW w:w="993" w:type="dxa"/>
            <w:shd w:val="clear" w:color="auto" w:fill="F2F2F2"/>
            <w:vAlign w:val="center"/>
          </w:tcPr>
          <w:p w14:paraId="597504E3" w14:textId="77777777" w:rsidR="00135026" w:rsidRPr="001229C8" w:rsidRDefault="00135026" w:rsidP="00135026">
            <w:pPr>
              <w:spacing w:before="120" w:after="12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Część nr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79496376" w14:textId="77777777" w:rsidR="00135026" w:rsidRPr="001229C8" w:rsidRDefault="00135026" w:rsidP="00135026">
            <w:pPr>
              <w:spacing w:before="120" w:after="12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Nazwa i adres wykonawcy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37F86F4D" w14:textId="77777777" w:rsidR="00135026" w:rsidRPr="001229C8" w:rsidRDefault="00135026" w:rsidP="00135026">
            <w:pPr>
              <w:spacing w:before="120" w:after="12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 xml:space="preserve">Cena oferty brutto </w:t>
            </w:r>
          </w:p>
          <w:p w14:paraId="5DBFC4C0" w14:textId="50D2BB3B" w:rsidR="00135026" w:rsidRPr="001229C8" w:rsidRDefault="00135026" w:rsidP="00135026">
            <w:pPr>
              <w:spacing w:before="120" w:after="12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(K-1)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4C253849" w14:textId="77777777" w:rsidR="00135026" w:rsidRPr="001229C8" w:rsidRDefault="00135026" w:rsidP="00135026">
            <w:pPr>
              <w:spacing w:before="120" w:after="12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Okres gwarancji</w:t>
            </w:r>
          </w:p>
          <w:p w14:paraId="0F798E65" w14:textId="4AED3983" w:rsidR="00135026" w:rsidRPr="001229C8" w:rsidRDefault="00135026" w:rsidP="00135026">
            <w:pPr>
              <w:spacing w:before="120" w:after="12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(K-2)</w:t>
            </w:r>
          </w:p>
        </w:tc>
      </w:tr>
      <w:tr w:rsidR="00135026" w:rsidRPr="001229C8" w14:paraId="76F24212" w14:textId="77777777" w:rsidTr="00135026">
        <w:tc>
          <w:tcPr>
            <w:tcW w:w="1021" w:type="dxa"/>
            <w:vAlign w:val="center"/>
          </w:tcPr>
          <w:p w14:paraId="6E79656D" w14:textId="77777777" w:rsidR="00135026" w:rsidRPr="001229C8" w:rsidRDefault="00135026" w:rsidP="00135026">
            <w:pPr>
              <w:spacing w:before="80" w:after="8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4234F3C5" w14:textId="77777777" w:rsidR="00135026" w:rsidRPr="001229C8" w:rsidRDefault="00135026" w:rsidP="00135026">
            <w:pPr>
              <w:spacing w:before="80" w:after="8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14:paraId="04789912" w14:textId="701D5E47" w:rsidR="00135026" w:rsidRPr="001229C8" w:rsidRDefault="00135026" w:rsidP="00135026">
            <w:pPr>
              <w:spacing w:before="80" w:after="40" w:line="276" w:lineRule="auto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 xml:space="preserve">Partner 4 </w:t>
            </w:r>
            <w:proofErr w:type="spellStart"/>
            <w:r w:rsidRPr="001229C8">
              <w:rPr>
                <w:sz w:val="22"/>
                <w:szCs w:val="22"/>
              </w:rPr>
              <w:t>Medicine</w:t>
            </w:r>
            <w:proofErr w:type="spellEnd"/>
            <w:r w:rsidRPr="001229C8">
              <w:rPr>
                <w:sz w:val="22"/>
                <w:szCs w:val="22"/>
              </w:rPr>
              <w:t xml:space="preserve"> P.S.A</w:t>
            </w:r>
          </w:p>
          <w:p w14:paraId="21950C7A" w14:textId="77777777" w:rsidR="00135026" w:rsidRPr="001229C8" w:rsidRDefault="00135026" w:rsidP="00135026">
            <w:pPr>
              <w:spacing w:line="276" w:lineRule="auto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 xml:space="preserve">Al. Z. Krasińskiego 20A </w:t>
            </w:r>
          </w:p>
          <w:p w14:paraId="6E0C5BFD" w14:textId="77777777" w:rsidR="00135026" w:rsidRPr="001229C8" w:rsidRDefault="00135026" w:rsidP="00135026">
            <w:pPr>
              <w:spacing w:after="80" w:line="276" w:lineRule="auto"/>
              <w:jc w:val="both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64-100 Leszno</w:t>
            </w:r>
          </w:p>
        </w:tc>
        <w:tc>
          <w:tcPr>
            <w:tcW w:w="2268" w:type="dxa"/>
            <w:vAlign w:val="center"/>
          </w:tcPr>
          <w:p w14:paraId="156B53A3" w14:textId="68D28D5F" w:rsidR="00135026" w:rsidRPr="001229C8" w:rsidRDefault="00135026" w:rsidP="00135026">
            <w:pPr>
              <w:spacing w:before="80" w:after="8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219 144.00 zł</w:t>
            </w:r>
          </w:p>
        </w:tc>
        <w:tc>
          <w:tcPr>
            <w:tcW w:w="2268" w:type="dxa"/>
            <w:vAlign w:val="center"/>
          </w:tcPr>
          <w:p w14:paraId="6B31F789" w14:textId="63D4CEC1" w:rsidR="00135026" w:rsidRPr="001229C8" w:rsidRDefault="00135026" w:rsidP="00135026">
            <w:pPr>
              <w:spacing w:before="80" w:after="8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 xml:space="preserve">36 miesięcy </w:t>
            </w:r>
          </w:p>
        </w:tc>
      </w:tr>
      <w:tr w:rsidR="00135026" w:rsidRPr="001229C8" w14:paraId="015BD09E" w14:textId="77777777" w:rsidTr="00135026">
        <w:tc>
          <w:tcPr>
            <w:tcW w:w="1021" w:type="dxa"/>
            <w:vAlign w:val="center"/>
          </w:tcPr>
          <w:p w14:paraId="2A1D7CC6" w14:textId="5519506C" w:rsidR="00135026" w:rsidRPr="001229C8" w:rsidRDefault="00135026" w:rsidP="00135026">
            <w:pPr>
              <w:spacing w:before="80" w:after="8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484875BF" w14:textId="472F1015" w:rsidR="00135026" w:rsidRPr="001229C8" w:rsidRDefault="00135026" w:rsidP="00135026">
            <w:pPr>
              <w:spacing w:before="80" w:after="8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</w:tcPr>
          <w:p w14:paraId="7388CF17" w14:textId="1C45DA3A" w:rsidR="00135026" w:rsidRPr="001229C8" w:rsidRDefault="00135026" w:rsidP="00135026">
            <w:pPr>
              <w:spacing w:before="80" w:after="40" w:line="276" w:lineRule="auto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 xml:space="preserve">Partner 4 </w:t>
            </w:r>
            <w:proofErr w:type="spellStart"/>
            <w:r w:rsidRPr="001229C8">
              <w:rPr>
                <w:sz w:val="22"/>
                <w:szCs w:val="22"/>
              </w:rPr>
              <w:t>Medicine</w:t>
            </w:r>
            <w:proofErr w:type="spellEnd"/>
            <w:r w:rsidRPr="001229C8">
              <w:rPr>
                <w:sz w:val="22"/>
                <w:szCs w:val="22"/>
              </w:rPr>
              <w:t xml:space="preserve"> P.S.A</w:t>
            </w:r>
          </w:p>
          <w:p w14:paraId="627DA0E9" w14:textId="77777777" w:rsidR="00135026" w:rsidRPr="001229C8" w:rsidRDefault="00135026" w:rsidP="00135026">
            <w:pPr>
              <w:spacing w:line="276" w:lineRule="auto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 xml:space="preserve">Al. Z. Krasińskiego 20A </w:t>
            </w:r>
          </w:p>
          <w:p w14:paraId="1ED9F49C" w14:textId="0892F8B8" w:rsidR="00135026" w:rsidRPr="001229C8" w:rsidRDefault="00135026" w:rsidP="00135026">
            <w:pPr>
              <w:spacing w:before="80" w:after="40" w:line="276" w:lineRule="auto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64-100 Leszno</w:t>
            </w:r>
          </w:p>
        </w:tc>
        <w:tc>
          <w:tcPr>
            <w:tcW w:w="2268" w:type="dxa"/>
            <w:vAlign w:val="center"/>
          </w:tcPr>
          <w:p w14:paraId="77E320F5" w14:textId="70866EBF" w:rsidR="00135026" w:rsidRPr="001229C8" w:rsidRDefault="00135026" w:rsidP="00135026">
            <w:pPr>
              <w:spacing w:before="80" w:after="8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894 344.00 zł</w:t>
            </w:r>
          </w:p>
        </w:tc>
        <w:tc>
          <w:tcPr>
            <w:tcW w:w="2268" w:type="dxa"/>
            <w:vAlign w:val="center"/>
          </w:tcPr>
          <w:p w14:paraId="2A89BE71" w14:textId="75B2CF11" w:rsidR="00135026" w:rsidRPr="001229C8" w:rsidRDefault="00135026" w:rsidP="00135026">
            <w:pPr>
              <w:spacing w:before="80" w:after="80" w:line="276" w:lineRule="auto"/>
              <w:jc w:val="center"/>
              <w:rPr>
                <w:sz w:val="22"/>
                <w:szCs w:val="22"/>
              </w:rPr>
            </w:pPr>
            <w:r w:rsidRPr="001229C8">
              <w:rPr>
                <w:sz w:val="22"/>
                <w:szCs w:val="22"/>
              </w:rPr>
              <w:t>36 miesięcy</w:t>
            </w:r>
          </w:p>
        </w:tc>
      </w:tr>
    </w:tbl>
    <w:bookmarkEnd w:id="0"/>
    <w:p w14:paraId="5C5B535B" w14:textId="77777777" w:rsidR="001229C8" w:rsidRPr="001229C8" w:rsidRDefault="001229C8" w:rsidP="001229C8">
      <w:pPr>
        <w:ind w:left="4248"/>
        <w:jc w:val="center"/>
        <w:rPr>
          <w:i/>
        </w:rPr>
      </w:pPr>
      <w:r w:rsidRPr="001229C8">
        <w:rPr>
          <w:i/>
        </w:rPr>
        <w:t>Zamawiający</w:t>
      </w:r>
    </w:p>
    <w:p w14:paraId="3699C2B2" w14:textId="77777777" w:rsidR="001229C8" w:rsidRPr="001229C8" w:rsidRDefault="001229C8" w:rsidP="001229C8">
      <w:pPr>
        <w:ind w:left="4248"/>
        <w:jc w:val="center"/>
        <w:rPr>
          <w:i/>
          <w:sz w:val="24"/>
          <w:szCs w:val="24"/>
        </w:rPr>
      </w:pPr>
      <w:r w:rsidRPr="001229C8">
        <w:rPr>
          <w:i/>
        </w:rPr>
        <w:t>/-/ Dyrektor Szpitala Wojewódzkiego</w:t>
      </w:r>
    </w:p>
    <w:p w14:paraId="43CEEB13" w14:textId="77777777" w:rsidR="001229C8" w:rsidRPr="001229C8" w:rsidRDefault="001229C8" w:rsidP="001229C8">
      <w:pPr>
        <w:ind w:left="4248"/>
        <w:jc w:val="center"/>
        <w:rPr>
          <w:i/>
        </w:rPr>
      </w:pPr>
      <w:r w:rsidRPr="001229C8">
        <w:rPr>
          <w:i/>
        </w:rPr>
        <w:t>w Poznaniu</w:t>
      </w:r>
    </w:p>
    <w:p w14:paraId="741D0B85" w14:textId="77777777" w:rsidR="001229C8" w:rsidRPr="001229C8" w:rsidRDefault="001229C8" w:rsidP="001229C8">
      <w:pPr>
        <w:ind w:left="4248"/>
        <w:jc w:val="center"/>
        <w:rPr>
          <w:i/>
        </w:rPr>
      </w:pPr>
      <w:r w:rsidRPr="001229C8">
        <w:rPr>
          <w:i/>
        </w:rPr>
        <w:t xml:space="preserve"> dr hab. n. med.- prof. UZ</w:t>
      </w:r>
    </w:p>
    <w:p w14:paraId="5BBEDD59" w14:textId="48B55AF9" w:rsidR="00C236D3" w:rsidRPr="00135026" w:rsidRDefault="001229C8" w:rsidP="001229C8">
      <w:pPr>
        <w:ind w:left="4248"/>
        <w:jc w:val="center"/>
        <w:rPr>
          <w:sz w:val="22"/>
          <w:szCs w:val="22"/>
        </w:rPr>
      </w:pPr>
      <w:r w:rsidRPr="001229C8">
        <w:rPr>
          <w:i/>
        </w:rPr>
        <w:t>Dawid Murawa</w:t>
      </w:r>
    </w:p>
    <w:sectPr w:rsidR="00C236D3" w:rsidRPr="00135026" w:rsidSect="00986737">
      <w:headerReference w:type="default" r:id="rId6"/>
      <w:footerReference w:type="even" r:id="rId7"/>
      <w:footerReference w:type="default" r:id="rId8"/>
      <w:footerReference w:type="first" r:id="rId9"/>
      <w:pgSz w:w="11906" w:h="16838" w:code="9"/>
      <w:pgMar w:top="1418" w:right="1418" w:bottom="1418" w:left="1418" w:header="708" w:footer="4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F22D6" w14:textId="77777777" w:rsidR="00E64A10" w:rsidRDefault="00E64A10">
      <w:r>
        <w:separator/>
      </w:r>
    </w:p>
  </w:endnote>
  <w:endnote w:type="continuationSeparator" w:id="0">
    <w:p w14:paraId="3F89EC62" w14:textId="77777777" w:rsidR="00E64A10" w:rsidRDefault="00E64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6F466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F5AB7C1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D39C3" w14:textId="69A1EDC3" w:rsidR="00986737" w:rsidRPr="00986737" w:rsidRDefault="000D56AD" w:rsidP="00986737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Calibri" w:eastAsia="Calibri" w:hAnsi="Calibri"/>
        <w:noProof/>
        <w:sz w:val="22"/>
        <w:szCs w:val="22"/>
        <w:lang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3E2859B" wp14:editId="5CE21DE6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BFD58E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EDDBD1D" w14:textId="77777777" w:rsidR="009F189D" w:rsidRPr="00986737" w:rsidRDefault="00986737" w:rsidP="00986737">
    <w:pPr>
      <w:tabs>
        <w:tab w:val="center" w:pos="4536"/>
        <w:tab w:val="right" w:pos="9072"/>
      </w:tabs>
      <w:ind w:right="360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Arial" w:eastAsia="Calibri" w:hAnsi="Arial"/>
        <w:sz w:val="18"/>
        <w:szCs w:val="18"/>
        <w:lang w:eastAsia="en-US"/>
      </w:rPr>
      <w:t xml:space="preserve">System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ProPublico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©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Datacomp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IT</w:t>
    </w:r>
    <w:r w:rsidRPr="00986737">
      <w:rPr>
        <w:rFonts w:ascii="Arial" w:eastAsia="Calibri" w:hAnsi="Arial"/>
        <w:sz w:val="18"/>
        <w:szCs w:val="18"/>
        <w:lang w:eastAsia="en-US"/>
      </w:rPr>
      <w:tab/>
    </w:r>
    <w:r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Pr="00986737"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Pr="00986737">
      <w:rPr>
        <w:rFonts w:ascii="Arial" w:eastAsia="Calibri" w:hAnsi="Arial"/>
        <w:sz w:val="18"/>
        <w:szCs w:val="18"/>
        <w:lang w:eastAsia="en-US"/>
      </w:rPr>
      <w:t>/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Pr="00986737"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4B6BA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542BF48" w14:textId="77777777" w:rsidR="009F189D" w:rsidRDefault="009F189D">
    <w:pPr>
      <w:pStyle w:val="Stopka"/>
      <w:tabs>
        <w:tab w:val="clear" w:pos="4536"/>
      </w:tabs>
      <w:jc w:val="center"/>
    </w:pPr>
  </w:p>
  <w:p w14:paraId="2CB11276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C1BE0" w14:textId="77777777" w:rsidR="00E64A10" w:rsidRDefault="00E64A10">
      <w:r>
        <w:separator/>
      </w:r>
    </w:p>
  </w:footnote>
  <w:footnote w:type="continuationSeparator" w:id="0">
    <w:p w14:paraId="62F099E4" w14:textId="77777777" w:rsidR="00E64A10" w:rsidRDefault="00E64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7DA1" w14:textId="2A5860DA" w:rsidR="00B46D61" w:rsidRDefault="00135026">
    <w:pPr>
      <w:pStyle w:val="Nagwek"/>
    </w:pPr>
    <w:r>
      <w:rPr>
        <w:noProof/>
      </w:rPr>
      <w:drawing>
        <wp:inline distT="0" distB="0" distL="0" distR="0" wp14:anchorId="1B8864BD" wp14:editId="6F09C25F">
          <wp:extent cx="5759450" cy="742315"/>
          <wp:effectExtent l="0" t="0" r="0" b="635"/>
          <wp:docPr id="118385977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859771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2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A10"/>
    <w:rsid w:val="00007727"/>
    <w:rsid w:val="00017720"/>
    <w:rsid w:val="00035488"/>
    <w:rsid w:val="000D56AD"/>
    <w:rsid w:val="000D7F25"/>
    <w:rsid w:val="000E00E5"/>
    <w:rsid w:val="001229C8"/>
    <w:rsid w:val="00135026"/>
    <w:rsid w:val="00173B20"/>
    <w:rsid w:val="001C69FF"/>
    <w:rsid w:val="0023318D"/>
    <w:rsid w:val="003D72FD"/>
    <w:rsid w:val="00423179"/>
    <w:rsid w:val="00490DC0"/>
    <w:rsid w:val="00493F8C"/>
    <w:rsid w:val="004C7E9B"/>
    <w:rsid w:val="005614F2"/>
    <w:rsid w:val="00577BC6"/>
    <w:rsid w:val="005A632E"/>
    <w:rsid w:val="00690749"/>
    <w:rsid w:val="0069085C"/>
    <w:rsid w:val="006B27ED"/>
    <w:rsid w:val="00843263"/>
    <w:rsid w:val="00861E75"/>
    <w:rsid w:val="00986737"/>
    <w:rsid w:val="009D19BD"/>
    <w:rsid w:val="009F189D"/>
    <w:rsid w:val="00A80738"/>
    <w:rsid w:val="00B46D61"/>
    <w:rsid w:val="00B73ADF"/>
    <w:rsid w:val="00BB547B"/>
    <w:rsid w:val="00C236D3"/>
    <w:rsid w:val="00C659E2"/>
    <w:rsid w:val="00C82837"/>
    <w:rsid w:val="00CA3D66"/>
    <w:rsid w:val="00CB0802"/>
    <w:rsid w:val="00D665F5"/>
    <w:rsid w:val="00D7128F"/>
    <w:rsid w:val="00E64A10"/>
    <w:rsid w:val="00EA3476"/>
    <w:rsid w:val="00EC7BEB"/>
    <w:rsid w:val="00F16C60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7CCA8F"/>
  <w15:chartTrackingRefBased/>
  <w15:docId w15:val="{6F132CCA-9883-4B87-ABDF-5201966E0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</TotalTime>
  <Pages>1</Pages>
  <Words>208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5</cp:revision>
  <cp:lastPrinted>2026-05-25T12:15:00Z</cp:lastPrinted>
  <dcterms:created xsi:type="dcterms:W3CDTF">2026-05-25T12:08:00Z</dcterms:created>
  <dcterms:modified xsi:type="dcterms:W3CDTF">2026-05-25T12:18:00Z</dcterms:modified>
</cp:coreProperties>
</file>